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F43F2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GEFFES</w:t>
      </w:r>
      <w:r>
        <w:rPr>
          <w:rFonts w:cs="Times New Roman"/>
          <w:szCs w:val="24"/>
        </w:rPr>
        <w:t xml:space="preserve">       (fl.1424)</w:t>
      </w:r>
    </w:p>
    <w:p w14:paraId="28BEA05D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41AD698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04A751A6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21F40B46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Walter, brasier(q.v.).</w:t>
      </w:r>
    </w:p>
    <w:p w14:paraId="2A613839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0B3657">
          <w:rPr>
            <w:rStyle w:val="Hyperlink"/>
            <w:rFonts w:cs="Times New Roman"/>
            <w:szCs w:val="24"/>
          </w:rPr>
          <w:t>https://waalt.uh.edu/index.php/CP40/654:_A-J</w:t>
        </w:r>
      </w:hyperlink>
      <w:r>
        <w:rPr>
          <w:rFonts w:cs="Times New Roman"/>
          <w:szCs w:val="24"/>
        </w:rPr>
        <w:t xml:space="preserve"> )</w:t>
      </w:r>
    </w:p>
    <w:p w14:paraId="6EB6BA98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73215BE4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61CF31A3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As Walter’s executrix she made a plaint of debt against John Lychefeld(q.v.),</w:t>
      </w:r>
    </w:p>
    <w:p w14:paraId="64B02523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Richard Marche(q.v.) and Robert Crock(q.v.), all of Bushley,</w:t>
      </w:r>
    </w:p>
    <w:p w14:paraId="548D9145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Worcestershire.   (ibid.)</w:t>
      </w:r>
    </w:p>
    <w:p w14:paraId="560AF0F0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7CC9FE1A" w14:textId="77777777" w:rsidR="001F7F73" w:rsidRDefault="001F7F73" w:rsidP="001F7F73">
      <w:pPr>
        <w:pStyle w:val="NoSpacing"/>
        <w:rPr>
          <w:rFonts w:cs="Times New Roman"/>
          <w:szCs w:val="24"/>
        </w:rPr>
      </w:pPr>
    </w:p>
    <w:p w14:paraId="6C262042" w14:textId="77777777" w:rsidR="001F7F73" w:rsidRDefault="001F7F73" w:rsidP="001F7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2025</w:t>
      </w:r>
    </w:p>
    <w:p w14:paraId="20CBC2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5607" w14:textId="77777777" w:rsidR="001F7F73" w:rsidRDefault="001F7F73" w:rsidP="009139A6">
      <w:r>
        <w:separator/>
      </w:r>
    </w:p>
  </w:endnote>
  <w:endnote w:type="continuationSeparator" w:id="0">
    <w:p w14:paraId="27FD0A4C" w14:textId="77777777" w:rsidR="001F7F73" w:rsidRDefault="001F7F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174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CD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44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05E7" w14:textId="77777777" w:rsidR="001F7F73" w:rsidRDefault="001F7F73" w:rsidP="009139A6">
      <w:r>
        <w:separator/>
      </w:r>
    </w:p>
  </w:footnote>
  <w:footnote w:type="continuationSeparator" w:id="0">
    <w:p w14:paraId="57581EA8" w14:textId="77777777" w:rsidR="001F7F73" w:rsidRDefault="001F7F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70E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174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E9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73"/>
    <w:rsid w:val="000666E0"/>
    <w:rsid w:val="000A2E7A"/>
    <w:rsid w:val="001307AC"/>
    <w:rsid w:val="00190DFA"/>
    <w:rsid w:val="001F7F73"/>
    <w:rsid w:val="002510B7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177EE"/>
  <w15:chartTrackingRefBased/>
  <w15:docId w15:val="{46236218-8A76-449F-80E9-02A80902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7F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2025-06-11T20:30:00Z</dcterms:created>
  <dcterms:modified xsi:type="dcterms:W3CDTF">2025-06-11T20:30:00Z</dcterms:modified>
</cp:coreProperties>
</file>